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7F64A" w14:textId="77777777" w:rsidR="002462ED" w:rsidRDefault="002462ED" w:rsidP="008A15C6">
      <w:pPr>
        <w:pStyle w:val="Unittitle"/>
        <w:rPr>
          <w:bCs/>
        </w:rPr>
      </w:pPr>
      <w:r>
        <w:t>9. Relationship management in construction</w:t>
      </w:r>
    </w:p>
    <w:p w14:paraId="6740546A" w14:textId="77777777" w:rsidR="002462ED" w:rsidRDefault="002462ED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(tutor) </w:t>
      </w:r>
    </w:p>
    <w:p w14:paraId="29F3570D" w14:textId="77777777" w:rsidR="002462ED" w:rsidRPr="00A345F3" w:rsidRDefault="002462ED" w:rsidP="00A345F3">
      <w:pPr>
        <w:rPr>
          <w:b/>
          <w:sz w:val="24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skills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 xml:space="preserve">. </w:t>
      </w:r>
    </w:p>
    <w:tbl>
      <w:tblPr>
        <w:tblStyle w:val="TableGrid"/>
        <w:tblpPr w:leftFromText="180" w:rightFromText="180" w:vertAnchor="text" w:horzAnchor="margin" w:tblpY="113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2462ED" w:rsidRPr="00A345F3" w14:paraId="26CE8F2A" w14:textId="77777777" w:rsidTr="00DA099A">
        <w:tc>
          <w:tcPr>
            <w:tcW w:w="4357" w:type="dxa"/>
            <w:shd w:val="clear" w:color="auto" w:fill="2F5496" w:themeFill="accent5" w:themeFillShade="BF"/>
          </w:tcPr>
          <w:p w14:paraId="775F60D1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21121CA0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Hard skills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4EE0F2C7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Soft skills</w:t>
            </w:r>
          </w:p>
        </w:tc>
      </w:tr>
      <w:tr w:rsidR="002462ED" w14:paraId="7A5AED5F" w14:textId="77777777" w:rsidTr="00DA099A">
        <w:trPr>
          <w:trHeight w:val="4811"/>
        </w:trPr>
        <w:tc>
          <w:tcPr>
            <w:tcW w:w="4357" w:type="dxa"/>
          </w:tcPr>
          <w:p w14:paraId="5D57140D" w14:textId="77777777" w:rsidR="002462ED" w:rsidRDefault="002462ED" w:rsidP="00DA099A">
            <w:pPr>
              <w:pStyle w:val="Answer"/>
              <w:ind w:left="0"/>
            </w:pPr>
          </w:p>
          <w:p w14:paraId="70A90FBC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Professional </w:t>
            </w:r>
          </w:p>
          <w:p w14:paraId="20CD976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Self-aware </w:t>
            </w:r>
          </w:p>
          <w:p w14:paraId="0A365138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Reliable </w:t>
            </w:r>
          </w:p>
          <w:p w14:paraId="60D67C0D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Honest </w:t>
            </w:r>
          </w:p>
          <w:p w14:paraId="1F61ED18" w14:textId="77777777" w:rsidR="002462ED" w:rsidRDefault="002462ED" w:rsidP="00DA099A">
            <w:pPr>
              <w:pStyle w:val="Answer"/>
              <w:ind w:left="0"/>
              <w:rPr>
                <w:color w:val="FF0000"/>
              </w:rPr>
            </w:pPr>
          </w:p>
          <w:p w14:paraId="0AD17A8D" w14:textId="77777777" w:rsidR="002462ED" w:rsidRDefault="002462ED" w:rsidP="00DA099A">
            <w:pPr>
              <w:pStyle w:val="Answer"/>
              <w:ind w:left="0"/>
            </w:pPr>
          </w:p>
        </w:tc>
        <w:tc>
          <w:tcPr>
            <w:tcW w:w="4994" w:type="dxa"/>
          </w:tcPr>
          <w:p w14:paraId="21573BFB" w14:textId="77777777" w:rsidR="002462ED" w:rsidRDefault="002462ED" w:rsidP="00DA099A">
            <w:pPr>
              <w:pStyle w:val="Answer"/>
              <w:ind w:left="0"/>
            </w:pPr>
          </w:p>
          <w:p w14:paraId="2AA4CDF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Competent and qualified </w:t>
            </w:r>
          </w:p>
          <w:p w14:paraId="0F7E8F5E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Industry </w:t>
            </w:r>
            <w:r>
              <w:rPr>
                <w:b/>
                <w:color w:val="FF0000"/>
              </w:rPr>
              <w:t>e</w:t>
            </w:r>
            <w:r w:rsidRPr="006965C7">
              <w:rPr>
                <w:b/>
                <w:color w:val="FF0000"/>
              </w:rPr>
              <w:t xml:space="preserve">xperience </w:t>
            </w:r>
          </w:p>
          <w:p w14:paraId="054ECEB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IT literate </w:t>
            </w:r>
          </w:p>
          <w:p w14:paraId="3B5BD8A1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Core </w:t>
            </w:r>
            <w:r>
              <w:rPr>
                <w:b/>
                <w:color w:val="FF0000"/>
              </w:rPr>
              <w:t>s</w:t>
            </w:r>
            <w:r w:rsidRPr="006965C7">
              <w:rPr>
                <w:b/>
                <w:color w:val="FF0000"/>
              </w:rPr>
              <w:t xml:space="preserve">kills (English, </w:t>
            </w:r>
            <w:r>
              <w:rPr>
                <w:b/>
                <w:color w:val="FF0000"/>
              </w:rPr>
              <w:t>m</w:t>
            </w:r>
            <w:r w:rsidRPr="006965C7">
              <w:rPr>
                <w:b/>
                <w:color w:val="FF0000"/>
              </w:rPr>
              <w:t>aths etc)</w:t>
            </w:r>
          </w:p>
          <w:p w14:paraId="4D927626" w14:textId="77777777" w:rsidR="002462ED" w:rsidRDefault="002462ED" w:rsidP="00DA099A">
            <w:pPr>
              <w:pStyle w:val="Answer"/>
              <w:ind w:left="0"/>
            </w:pPr>
          </w:p>
        </w:tc>
        <w:tc>
          <w:tcPr>
            <w:tcW w:w="4678" w:type="dxa"/>
          </w:tcPr>
          <w:p w14:paraId="06CB6B98" w14:textId="77777777" w:rsidR="002462ED" w:rsidRDefault="002462ED" w:rsidP="00DA099A">
            <w:pPr>
              <w:pStyle w:val="Answer"/>
              <w:ind w:left="0"/>
            </w:pPr>
          </w:p>
          <w:p w14:paraId="44EB6D4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Resilient </w:t>
            </w:r>
          </w:p>
          <w:p w14:paraId="16CB1196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Focused </w:t>
            </w:r>
          </w:p>
          <w:p w14:paraId="076E591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Good communicator </w:t>
            </w:r>
          </w:p>
          <w:p w14:paraId="2F5CD10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Motivated </w:t>
            </w:r>
          </w:p>
          <w:p w14:paraId="16CABA54" w14:textId="77777777" w:rsidR="002462ED" w:rsidRDefault="002462ED" w:rsidP="00DA099A">
            <w:pPr>
              <w:pStyle w:val="Answer"/>
              <w:ind w:left="0"/>
            </w:pPr>
          </w:p>
        </w:tc>
      </w:tr>
    </w:tbl>
    <w:p w14:paraId="0D5152F2" w14:textId="77777777" w:rsidR="002462ED" w:rsidRPr="00A345F3" w:rsidRDefault="002462ED" w:rsidP="00A464B5">
      <w:pPr>
        <w:rPr>
          <w:sz w:val="28"/>
          <w:u w:val="single"/>
        </w:rPr>
      </w:pPr>
    </w:p>
    <w:p w14:paraId="03E7C417" w14:textId="77777777" w:rsidR="002462ED" w:rsidRDefault="002462ED" w:rsidP="00A464B5"/>
    <w:p w14:paraId="6D5A6657" w14:textId="77777777" w:rsidR="002462ED" w:rsidRDefault="002462ED" w:rsidP="00DE4E72">
      <w:pPr>
        <w:pStyle w:val="Answer"/>
        <w:ind w:left="0"/>
      </w:pPr>
    </w:p>
    <w:p w14:paraId="40151C74" w14:textId="77777777" w:rsidR="002462ED" w:rsidRDefault="002462ED" w:rsidP="00DE4E72">
      <w:pPr>
        <w:pStyle w:val="Answer"/>
        <w:ind w:left="0"/>
      </w:pPr>
    </w:p>
    <w:p w14:paraId="04F169EF" w14:textId="77777777" w:rsidR="002462ED" w:rsidRDefault="002462ED" w:rsidP="00DE4E72">
      <w:pPr>
        <w:pStyle w:val="Answer"/>
        <w:ind w:left="0"/>
      </w:pPr>
    </w:p>
    <w:p w14:paraId="3C79967E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lastRenderedPageBreak/>
        <w:t>Additional exercise if time:</w:t>
      </w:r>
    </w:p>
    <w:p w14:paraId="1F8F411C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55C180C6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t>Tutor could ask learners to scale themselves against the soft and hard skills</w:t>
      </w:r>
      <w:r>
        <w:rPr>
          <w:color w:val="FF0000"/>
        </w:rPr>
        <w:t xml:space="preserve"> listed below</w:t>
      </w:r>
      <w:r w:rsidRPr="00DA099A">
        <w:rPr>
          <w:color w:val="FF0000"/>
        </w:rPr>
        <w:t xml:space="preserve"> in terms of their current abilities and skills. This is a good opportunity for personal development and self-reflection. </w:t>
      </w:r>
    </w:p>
    <w:p w14:paraId="7B760F35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7B3257F1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Communication </w:t>
      </w:r>
    </w:p>
    <w:p w14:paraId="5564A3C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Maths </w:t>
      </w:r>
    </w:p>
    <w:p w14:paraId="10EBBA13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English</w:t>
      </w:r>
    </w:p>
    <w:p w14:paraId="3E4E27E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Professionalism </w:t>
      </w:r>
    </w:p>
    <w:p w14:paraId="575D507C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ICT </w:t>
      </w:r>
    </w:p>
    <w:p w14:paraId="31E58C2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Confidence </w:t>
      </w:r>
    </w:p>
    <w:p w14:paraId="4E3E653F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Reliab</w:t>
      </w:r>
      <w:r>
        <w:rPr>
          <w:b/>
          <w:bCs/>
          <w:color w:val="FF0000"/>
        </w:rPr>
        <w:t>ility</w:t>
      </w:r>
      <w:r w:rsidRPr="00DA099A">
        <w:rPr>
          <w:b/>
          <w:bCs/>
          <w:color w:val="FF0000"/>
        </w:rPr>
        <w:t xml:space="preserve"> </w:t>
      </w:r>
    </w:p>
    <w:p w14:paraId="4ABEFA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Honest</w:t>
      </w:r>
      <w:r>
        <w:rPr>
          <w:b/>
          <w:bCs/>
          <w:color w:val="FF0000"/>
        </w:rPr>
        <w:t>y</w:t>
      </w:r>
      <w:r w:rsidRPr="00DA099A">
        <w:rPr>
          <w:b/>
          <w:bCs/>
          <w:color w:val="FF0000"/>
        </w:rPr>
        <w:t xml:space="preserve"> </w:t>
      </w:r>
    </w:p>
    <w:p w14:paraId="1BA681ED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Motivation </w:t>
      </w:r>
    </w:p>
    <w:p w14:paraId="5DD3235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Innovati</w:t>
      </w:r>
      <w:r>
        <w:rPr>
          <w:b/>
          <w:bCs/>
          <w:color w:val="FF0000"/>
        </w:rPr>
        <w:t>on</w:t>
      </w:r>
      <w:r w:rsidRPr="00DA099A">
        <w:rPr>
          <w:b/>
          <w:bCs/>
          <w:color w:val="FF0000"/>
        </w:rPr>
        <w:t xml:space="preserve"> </w:t>
      </w:r>
    </w:p>
    <w:p w14:paraId="07FF639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Creativ</w:t>
      </w:r>
      <w:r>
        <w:rPr>
          <w:b/>
          <w:bCs/>
          <w:color w:val="FF0000"/>
        </w:rPr>
        <w:t>ity</w:t>
      </w:r>
      <w:r w:rsidRPr="00DA099A">
        <w:rPr>
          <w:b/>
          <w:bCs/>
          <w:color w:val="FF0000"/>
        </w:rPr>
        <w:t xml:space="preserve"> </w:t>
      </w:r>
    </w:p>
    <w:p w14:paraId="6B9CB7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Technical drawing</w:t>
      </w:r>
      <w:r>
        <w:rPr>
          <w:b/>
          <w:bCs/>
          <w:color w:val="FF0000"/>
        </w:rPr>
        <w:t xml:space="preserve"> skills</w:t>
      </w:r>
      <w:r w:rsidRPr="00DA099A">
        <w:rPr>
          <w:b/>
          <w:bCs/>
          <w:color w:val="FF0000"/>
        </w:rPr>
        <w:t xml:space="preserve"> </w:t>
      </w:r>
    </w:p>
    <w:p w14:paraId="7642326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Key terminology</w:t>
      </w:r>
      <w:r>
        <w:rPr>
          <w:b/>
          <w:bCs/>
          <w:color w:val="FF0000"/>
        </w:rPr>
        <w:t xml:space="preserve"> and</w:t>
      </w:r>
      <w:r w:rsidRPr="00DA099A">
        <w:rPr>
          <w:b/>
          <w:bCs/>
          <w:color w:val="FF0000"/>
        </w:rPr>
        <w:t xml:space="preserve"> recall </w:t>
      </w:r>
    </w:p>
    <w:p w14:paraId="74B597B0" w14:textId="77777777" w:rsidR="00FC596E" w:rsidRPr="002462ED" w:rsidRDefault="00FC596E" w:rsidP="002462ED"/>
    <w:sectPr w:rsidR="00FC596E" w:rsidRPr="002462ED" w:rsidSect="00FC596E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D131" w14:textId="77777777" w:rsidR="00C13D44" w:rsidRDefault="00C13D44">
      <w:pPr>
        <w:spacing w:before="0" w:after="0"/>
      </w:pPr>
      <w:r>
        <w:separator/>
      </w:r>
    </w:p>
  </w:endnote>
  <w:endnote w:type="continuationSeparator" w:id="0">
    <w:p w14:paraId="14B4BB46" w14:textId="77777777" w:rsidR="00C13D44" w:rsidRDefault="00C13D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0BDC" w14:textId="15C7326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E1862B9" wp14:editId="3B1775B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E6006A">
      <w:rPr>
        <w:noProof/>
      </w:rPr>
      <w:t xml:space="preserve">                                              </w:t>
    </w:r>
    <w:r w:rsidR="00763135" w:rsidRPr="00763135">
      <w:rPr>
        <w:noProof/>
      </w:rPr>
      <w:t>© City &amp; Guilds Limited</w:t>
    </w:r>
    <w:r w:rsidR="00E6006A" w:rsidRPr="00E6006A">
      <w:rPr>
        <w:noProof/>
      </w:rPr>
      <w:t>. All rights reserved.</w:t>
    </w:r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02C8" w14:textId="77777777" w:rsidR="00C13D44" w:rsidRDefault="00C13D44">
      <w:pPr>
        <w:spacing w:before="0" w:after="0"/>
      </w:pPr>
      <w:r>
        <w:separator/>
      </w:r>
    </w:p>
  </w:footnote>
  <w:footnote w:type="continuationSeparator" w:id="0">
    <w:p w14:paraId="1CB9B0A3" w14:textId="77777777" w:rsidR="00C13D44" w:rsidRDefault="00C13D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2CF5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64D8454" wp14:editId="56DA63FB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2CAFC09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33A6961" wp14:editId="42E975D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CE44EC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6D7D52E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935754">
    <w:abstractNumId w:val="4"/>
  </w:num>
  <w:num w:numId="2" w16cid:durableId="552545920">
    <w:abstractNumId w:val="14"/>
  </w:num>
  <w:num w:numId="3" w16cid:durableId="728916570">
    <w:abstractNumId w:val="21"/>
  </w:num>
  <w:num w:numId="4" w16cid:durableId="1171068262">
    <w:abstractNumId w:val="16"/>
  </w:num>
  <w:num w:numId="5" w16cid:durableId="1432436231">
    <w:abstractNumId w:val="7"/>
  </w:num>
  <w:num w:numId="6" w16cid:durableId="654650824">
    <w:abstractNumId w:val="15"/>
  </w:num>
  <w:num w:numId="7" w16cid:durableId="1838030511">
    <w:abstractNumId w:val="7"/>
  </w:num>
  <w:num w:numId="8" w16cid:durableId="781219333">
    <w:abstractNumId w:val="1"/>
  </w:num>
  <w:num w:numId="9" w16cid:durableId="1482429437">
    <w:abstractNumId w:val="7"/>
    <w:lvlOverride w:ilvl="0">
      <w:startOverride w:val="1"/>
    </w:lvlOverride>
  </w:num>
  <w:num w:numId="10" w16cid:durableId="2133480581">
    <w:abstractNumId w:val="17"/>
  </w:num>
  <w:num w:numId="11" w16cid:durableId="988556595">
    <w:abstractNumId w:val="13"/>
  </w:num>
  <w:num w:numId="12" w16cid:durableId="642276932">
    <w:abstractNumId w:val="5"/>
  </w:num>
  <w:num w:numId="13" w16cid:durableId="2116561794">
    <w:abstractNumId w:val="12"/>
  </w:num>
  <w:num w:numId="14" w16cid:durableId="1863858100">
    <w:abstractNumId w:val="18"/>
  </w:num>
  <w:num w:numId="15" w16cid:durableId="2092698019">
    <w:abstractNumId w:val="10"/>
  </w:num>
  <w:num w:numId="16" w16cid:durableId="1323199766">
    <w:abstractNumId w:val="6"/>
  </w:num>
  <w:num w:numId="17" w16cid:durableId="1360083106">
    <w:abstractNumId w:val="23"/>
  </w:num>
  <w:num w:numId="18" w16cid:durableId="341057464">
    <w:abstractNumId w:val="24"/>
  </w:num>
  <w:num w:numId="19" w16cid:durableId="1491482544">
    <w:abstractNumId w:val="3"/>
  </w:num>
  <w:num w:numId="20" w16cid:durableId="314456332">
    <w:abstractNumId w:val="2"/>
  </w:num>
  <w:num w:numId="21" w16cid:durableId="1265648211">
    <w:abstractNumId w:val="8"/>
  </w:num>
  <w:num w:numId="22" w16cid:durableId="142357603">
    <w:abstractNumId w:val="8"/>
    <w:lvlOverride w:ilvl="0">
      <w:startOverride w:val="1"/>
    </w:lvlOverride>
  </w:num>
  <w:num w:numId="23" w16cid:durableId="1774209544">
    <w:abstractNumId w:val="22"/>
  </w:num>
  <w:num w:numId="24" w16cid:durableId="1226914939">
    <w:abstractNumId w:val="8"/>
    <w:lvlOverride w:ilvl="0">
      <w:startOverride w:val="1"/>
    </w:lvlOverride>
  </w:num>
  <w:num w:numId="25" w16cid:durableId="40138823">
    <w:abstractNumId w:val="8"/>
    <w:lvlOverride w:ilvl="0">
      <w:startOverride w:val="1"/>
    </w:lvlOverride>
  </w:num>
  <w:num w:numId="26" w16cid:durableId="1931041733">
    <w:abstractNumId w:val="9"/>
  </w:num>
  <w:num w:numId="27" w16cid:durableId="431903461">
    <w:abstractNumId w:val="19"/>
  </w:num>
  <w:num w:numId="28" w16cid:durableId="1498770044">
    <w:abstractNumId w:val="8"/>
    <w:lvlOverride w:ilvl="0">
      <w:startOverride w:val="1"/>
    </w:lvlOverride>
  </w:num>
  <w:num w:numId="29" w16cid:durableId="1804149631">
    <w:abstractNumId w:val="20"/>
  </w:num>
  <w:num w:numId="30" w16cid:durableId="1741515426">
    <w:abstractNumId w:val="8"/>
  </w:num>
  <w:num w:numId="31" w16cid:durableId="1067996688">
    <w:abstractNumId w:val="8"/>
    <w:lvlOverride w:ilvl="0">
      <w:startOverride w:val="1"/>
    </w:lvlOverride>
  </w:num>
  <w:num w:numId="32" w16cid:durableId="1257977700">
    <w:abstractNumId w:val="8"/>
    <w:lvlOverride w:ilvl="0">
      <w:startOverride w:val="1"/>
    </w:lvlOverride>
  </w:num>
  <w:num w:numId="33" w16cid:durableId="1032224244">
    <w:abstractNumId w:val="0"/>
  </w:num>
  <w:num w:numId="34" w16cid:durableId="14850503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ED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462ED"/>
    <w:rsid w:val="00262992"/>
    <w:rsid w:val="00265AC7"/>
    <w:rsid w:val="00295CA8"/>
    <w:rsid w:val="002D07A8"/>
    <w:rsid w:val="002F0F77"/>
    <w:rsid w:val="002F29D0"/>
    <w:rsid w:val="003405EA"/>
    <w:rsid w:val="003B1E21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3135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13D44"/>
    <w:rsid w:val="00C202BF"/>
    <w:rsid w:val="00C23AA3"/>
    <w:rsid w:val="00C60280"/>
    <w:rsid w:val="00C858D7"/>
    <w:rsid w:val="00C92F19"/>
    <w:rsid w:val="00D073BC"/>
    <w:rsid w:val="00D40C25"/>
    <w:rsid w:val="00D56B82"/>
    <w:rsid w:val="00D634FC"/>
    <w:rsid w:val="00DA2485"/>
    <w:rsid w:val="00DB7F65"/>
    <w:rsid w:val="00DE29A8"/>
    <w:rsid w:val="00E05AB5"/>
    <w:rsid w:val="00E6006A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99A8C"/>
  <w15:docId w15:val="{D4291082-F510-4400-8A1D-A3478C49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6313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9BEDBC-CA88-46B4-B232-2F7249723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FEC72-18B4-4EE9-973B-018750D86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12E16-2620-4901-B314-D6996E7701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templates\Template_new\Worksheet landscape_BSE.dotx</Template>
  <TotalTime>0</TotalTime>
  <Pages>2</Pages>
  <Words>42</Words>
  <Characters>820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2021-02-18T12:47:00Z</cp:lastPrinted>
  <dcterms:created xsi:type="dcterms:W3CDTF">2025-11-18T21:20:00Z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